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914" w:rsidRPr="00542A62" w:rsidRDefault="00F06A48" w:rsidP="00F33914">
      <w:pPr>
        <w:jc w:val="center"/>
        <w:outlineLvl w:val="0"/>
        <w:rPr>
          <w:b/>
        </w:rPr>
      </w:pPr>
      <w:r>
        <w:rPr>
          <w:b/>
        </w:rPr>
        <w:t>ATTACHMENT J.</w:t>
      </w:r>
      <w:r w:rsidR="002C54DA">
        <w:rPr>
          <w:b/>
        </w:rPr>
        <w:t>8</w:t>
      </w:r>
    </w:p>
    <w:p w:rsidR="00F33914" w:rsidRPr="00A4027E" w:rsidRDefault="00F33914" w:rsidP="00F33914">
      <w:pPr>
        <w:jc w:val="center"/>
        <w:outlineLvl w:val="0"/>
      </w:pPr>
      <w:r w:rsidRPr="00A4027E">
        <w:t>Confidentiality and Non-Disclosure Affidavit</w:t>
      </w:r>
    </w:p>
    <w:p w:rsidR="00F33914" w:rsidRPr="00A4027E" w:rsidRDefault="00F33914" w:rsidP="00F33914">
      <w:pPr>
        <w:jc w:val="center"/>
      </w:pPr>
    </w:p>
    <w:p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E77A58">
        <w:t>_________________</w:t>
      </w:r>
      <w:r w:rsidR="00F06A48" w:rsidRPr="00A4027E">
        <w:t xml:space="preserve"> </w:t>
      </w:r>
      <w:r w:rsidRPr="00A4027E">
        <w:t>(“Contractor”).</w:t>
      </w:r>
    </w:p>
    <w:p w:rsidR="00F33914" w:rsidRPr="00A4027E" w:rsidRDefault="00F33914" w:rsidP="00F33914">
      <w:pPr>
        <w:jc w:val="both"/>
      </w:pPr>
    </w:p>
    <w:p w:rsidR="00F33914" w:rsidRPr="00A4027E" w:rsidRDefault="00F33914" w:rsidP="00F06A48">
      <w:pPr>
        <w:numPr>
          <w:ilvl w:val="0"/>
          <w:numId w:val="1"/>
        </w:numPr>
        <w:jc w:val="both"/>
      </w:pPr>
      <w:r w:rsidRPr="00A4027E">
        <w:t xml:space="preserve">The Contractor and the Office of Chief Financial Officer of the District of Columbia (“OCFO”) have entered into contract </w:t>
      </w:r>
      <w:r w:rsidR="00E77A58">
        <w:t>____________________</w:t>
      </w:r>
      <w:r w:rsidRPr="00EC2279">
        <w:t>,</w:t>
      </w:r>
      <w:r w:rsidRPr="00A4027E">
        <w:t xml:space="preserve"> as amended (the “Contract”).</w:t>
      </w:r>
    </w:p>
    <w:p w:rsidR="00F33914" w:rsidRPr="00A4027E" w:rsidRDefault="00F33914" w:rsidP="00F33914">
      <w:pPr>
        <w:jc w:val="both"/>
      </w:pPr>
    </w:p>
    <w:p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rsidR="00F33914" w:rsidRPr="00542A62" w:rsidRDefault="00F33914" w:rsidP="00F33914">
      <w:pPr>
        <w:jc w:val="both"/>
      </w:pPr>
    </w:p>
    <w:p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rsidR="00F33914" w:rsidRPr="00542A62" w:rsidRDefault="00F33914" w:rsidP="00F33914">
      <w:pPr>
        <w:ind w:left="1080"/>
        <w:jc w:val="both"/>
      </w:pPr>
    </w:p>
    <w:p w:rsidR="00F33914" w:rsidRPr="00542A62" w:rsidRDefault="00F33914" w:rsidP="00F33914">
      <w:pPr>
        <w:numPr>
          <w:ilvl w:val="1"/>
          <w:numId w:val="1"/>
        </w:numPr>
        <w:jc w:val="both"/>
      </w:pPr>
      <w:r w:rsidRPr="00542A62">
        <w:t>In the public domain prior to the date of disclosure to Contractor; or</w:t>
      </w:r>
    </w:p>
    <w:p w:rsidR="00F33914" w:rsidRPr="00542A62" w:rsidRDefault="00F33914" w:rsidP="00F33914">
      <w:pPr>
        <w:pStyle w:val="ListParagraph"/>
      </w:pPr>
    </w:p>
    <w:p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rsidR="00F33914" w:rsidRPr="00542A62" w:rsidRDefault="00F33914" w:rsidP="00F33914">
      <w:pPr>
        <w:pStyle w:val="ListParagraph"/>
      </w:pPr>
    </w:p>
    <w:p w:rsidR="00F33914" w:rsidRPr="00542A62" w:rsidRDefault="00F33914" w:rsidP="00F33914">
      <w:pPr>
        <w:numPr>
          <w:ilvl w:val="1"/>
          <w:numId w:val="1"/>
        </w:numPr>
        <w:jc w:val="both"/>
      </w:pPr>
      <w:r w:rsidRPr="00542A62">
        <w:t>Developed by or for Contractor independently of the disclosure made under this Affidavit.</w:t>
      </w:r>
    </w:p>
    <w:p w:rsidR="00F33914" w:rsidRPr="00542A62" w:rsidRDefault="00F33914" w:rsidP="00F33914">
      <w:pPr>
        <w:ind w:left="1080"/>
        <w:jc w:val="both"/>
      </w:pPr>
    </w:p>
    <w:p w:rsidR="00F33914" w:rsidRPr="006279B3" w:rsidRDefault="00F33914" w:rsidP="00F33914">
      <w:pPr>
        <w:pStyle w:val="ListParagraph"/>
        <w:numPr>
          <w:ilvl w:val="0"/>
          <w:numId w:val="1"/>
        </w:numPr>
        <w:jc w:val="both"/>
      </w:pPr>
      <w:r w:rsidRPr="006279B3">
        <w:t>Any Federal tax returns or return information (hereafter referred to as returns or return information) made available shall be used only for the purpose of car</w:t>
      </w:r>
      <w:r>
        <w:t>rying out the provisions of the C</w:t>
      </w:r>
      <w:r w:rsidRPr="006279B3">
        <w:t>ontract.</w:t>
      </w:r>
      <w:r>
        <w:t xml:space="preserve"> </w:t>
      </w:r>
      <w:r w:rsidRPr="006279B3">
        <w:t xml:space="preserve"> Information contained in such material shall be treated as confidential and shall not be divulged or made known in any manner to any person except as may be nece</w:t>
      </w:r>
      <w:r>
        <w:t>ssary in the performance of the C</w:t>
      </w:r>
      <w:r w:rsidRPr="006279B3">
        <w:t>ontract. Inspection by or disclosure to anyone other than an officer or employee of the contractor is prohibited.</w:t>
      </w:r>
    </w:p>
    <w:p w:rsidR="00F33914" w:rsidRDefault="00F33914" w:rsidP="00F33914">
      <w:pPr>
        <w:ind w:left="360"/>
        <w:jc w:val="both"/>
      </w:pPr>
    </w:p>
    <w:p w:rsidR="00F33914" w:rsidRPr="00542A62" w:rsidRDefault="00F33914" w:rsidP="00F33914">
      <w:pPr>
        <w:numPr>
          <w:ilvl w:val="0"/>
          <w:numId w:val="1"/>
        </w:numPr>
        <w:jc w:val="both"/>
      </w:pPr>
      <w:r w:rsidRPr="00542A62">
        <w:t xml:space="preserve">In order to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rsidR="00F33914" w:rsidRPr="00542A62" w:rsidRDefault="00F33914" w:rsidP="00F33914"/>
    <w:p w:rsidR="00B25551" w:rsidRDefault="00F33914" w:rsidP="00B25551">
      <w:pPr>
        <w:numPr>
          <w:ilvl w:val="1"/>
          <w:numId w:val="1"/>
        </w:numPr>
        <w:jc w:val="both"/>
      </w:pPr>
      <w:r w:rsidRPr="00542A62">
        <w:t xml:space="preserve">All work will be done under the supervision of Contractor or Contractor employees. </w:t>
      </w:r>
    </w:p>
    <w:p w:rsidR="00B25551" w:rsidRDefault="00B25551" w:rsidP="00B25551">
      <w:pPr>
        <w:ind w:left="1170"/>
        <w:jc w:val="both"/>
      </w:pPr>
    </w:p>
    <w:p w:rsidR="00B25551" w:rsidRPr="00542A62" w:rsidRDefault="00B25551" w:rsidP="00B25551">
      <w:pPr>
        <w:numPr>
          <w:ilvl w:val="1"/>
          <w:numId w:val="1"/>
        </w:numPr>
        <w:jc w:val="both"/>
      </w:pPr>
      <w:r w:rsidRPr="00B25551">
        <w:rPr>
          <w:spacing w:val="2"/>
        </w:rPr>
        <w:t>T</w:t>
      </w:r>
      <w:r w:rsidRPr="00B25551">
        <w:rPr>
          <w:spacing w:val="-1"/>
        </w:rPr>
        <w:t>h</w:t>
      </w:r>
      <w:r w:rsidRPr="00945E0C">
        <w:t>e</w:t>
      </w:r>
      <w:r w:rsidRPr="00B25551">
        <w:rPr>
          <w:spacing w:val="1"/>
        </w:rPr>
        <w:t xml:space="preserve"> </w:t>
      </w:r>
      <w:r>
        <w:t>C</w:t>
      </w:r>
      <w:r w:rsidRPr="00B25551">
        <w:rPr>
          <w:spacing w:val="-1"/>
        </w:rPr>
        <w:t>o</w:t>
      </w:r>
      <w:r w:rsidRPr="00B25551">
        <w:rPr>
          <w:spacing w:val="1"/>
        </w:rPr>
        <w:t>n</w:t>
      </w:r>
      <w:r w:rsidRPr="00945E0C">
        <w:t>trac</w:t>
      </w:r>
      <w:r w:rsidRPr="00B25551">
        <w:rPr>
          <w:spacing w:val="-1"/>
        </w:rPr>
        <w:t>t</w:t>
      </w:r>
      <w:r w:rsidRPr="00B25551">
        <w:rPr>
          <w:spacing w:val="1"/>
        </w:rPr>
        <w:t>o</w:t>
      </w:r>
      <w:r w:rsidRPr="00945E0C">
        <w:t>r a</w:t>
      </w:r>
      <w:r w:rsidRPr="00B25551">
        <w:rPr>
          <w:spacing w:val="-1"/>
        </w:rPr>
        <w:t>n</w:t>
      </w:r>
      <w:r w:rsidRPr="00945E0C">
        <w:t>d</w:t>
      </w:r>
      <w:r w:rsidRPr="00B25551">
        <w:rPr>
          <w:spacing w:val="1"/>
        </w:rPr>
        <w:t xml:space="preserve"> t</w:t>
      </w:r>
      <w:r w:rsidRPr="00B25551">
        <w:rPr>
          <w:spacing w:val="-1"/>
        </w:rPr>
        <w:t>h</w:t>
      </w:r>
      <w:r w:rsidRPr="00945E0C">
        <w:t>e</w:t>
      </w:r>
      <w:r w:rsidRPr="00B25551">
        <w:rPr>
          <w:spacing w:val="-1"/>
        </w:rPr>
        <w:t xml:space="preserve"> </w:t>
      </w:r>
      <w:r>
        <w:t>C</w:t>
      </w:r>
      <w:r w:rsidRPr="00B25551">
        <w:rPr>
          <w:spacing w:val="1"/>
        </w:rPr>
        <w:t>on</w:t>
      </w:r>
      <w:r w:rsidRPr="00945E0C">
        <w:t>trac</w:t>
      </w:r>
      <w:r w:rsidRPr="00B25551">
        <w:rPr>
          <w:spacing w:val="-1"/>
        </w:rPr>
        <w:t>t</w:t>
      </w:r>
      <w:r w:rsidRPr="00B25551">
        <w:rPr>
          <w:spacing w:val="1"/>
        </w:rPr>
        <w:t>o</w:t>
      </w:r>
      <w:r w:rsidRPr="00945E0C">
        <w:t>r</w:t>
      </w:r>
      <w:r w:rsidRPr="00B25551">
        <w:rPr>
          <w:spacing w:val="-1"/>
        </w:rPr>
        <w:t>’</w:t>
      </w:r>
      <w:r w:rsidRPr="00945E0C">
        <w:t xml:space="preserve">s </w:t>
      </w:r>
      <w:r w:rsidRPr="00B25551">
        <w:rPr>
          <w:spacing w:val="-1"/>
        </w:rPr>
        <w:t>e</w:t>
      </w:r>
      <w:r w:rsidRPr="00B25551">
        <w:rPr>
          <w:spacing w:val="1"/>
        </w:rPr>
        <w:t>mp</w:t>
      </w:r>
      <w:r w:rsidRPr="00945E0C">
        <w:t>lo</w:t>
      </w:r>
      <w:r w:rsidRPr="00B25551">
        <w:rPr>
          <w:spacing w:val="-2"/>
        </w:rPr>
        <w:t>y</w:t>
      </w:r>
      <w:r w:rsidRPr="00B25551">
        <w:rPr>
          <w:spacing w:val="1"/>
        </w:rPr>
        <w:t>e</w:t>
      </w:r>
      <w:r w:rsidRPr="00B25551">
        <w:rPr>
          <w:spacing w:val="-1"/>
        </w:rPr>
        <w:t>e</w:t>
      </w:r>
      <w:r w:rsidRPr="00945E0C">
        <w:t xml:space="preserve">s </w:t>
      </w:r>
      <w:r w:rsidRPr="00B25551">
        <w:rPr>
          <w:spacing w:val="-2"/>
        </w:rPr>
        <w:t>w</w:t>
      </w:r>
      <w:r w:rsidRPr="00945E0C">
        <w:t>ith</w:t>
      </w:r>
      <w:r w:rsidRPr="00B25551">
        <w:rPr>
          <w:spacing w:val="1"/>
        </w:rPr>
        <w:t xml:space="preserve"> a</w:t>
      </w:r>
      <w:r w:rsidRPr="00945E0C">
        <w:t>cc</w:t>
      </w:r>
      <w:r w:rsidRPr="00B25551">
        <w:rPr>
          <w:spacing w:val="1"/>
        </w:rPr>
        <w:t>e</w:t>
      </w:r>
      <w:r w:rsidRPr="00945E0C">
        <w:t xml:space="preserve">ss </w:t>
      </w:r>
      <w:r w:rsidRPr="00B25551">
        <w:rPr>
          <w:spacing w:val="1"/>
        </w:rPr>
        <w:t>t</w:t>
      </w:r>
      <w:r w:rsidRPr="00945E0C">
        <w:t>o</w:t>
      </w:r>
      <w:r w:rsidRPr="00B25551">
        <w:rPr>
          <w:spacing w:val="-1"/>
        </w:rPr>
        <w:t xml:space="preserve"> </w:t>
      </w:r>
      <w:r w:rsidRPr="00B25551">
        <w:rPr>
          <w:spacing w:val="1"/>
        </w:rPr>
        <w:t>o</w:t>
      </w:r>
      <w:r w:rsidRPr="00945E0C">
        <w:t xml:space="preserve">r </w:t>
      </w:r>
      <w:r w:rsidRPr="00B25551">
        <w:rPr>
          <w:spacing w:val="-3"/>
        </w:rPr>
        <w:t>w</w:t>
      </w:r>
      <w:r w:rsidRPr="00B25551">
        <w:rPr>
          <w:spacing w:val="1"/>
        </w:rPr>
        <w:t>h</w:t>
      </w:r>
      <w:r w:rsidRPr="00945E0C">
        <w:t>o</w:t>
      </w:r>
      <w:r w:rsidRPr="00B25551">
        <w:rPr>
          <w:spacing w:val="1"/>
        </w:rPr>
        <w:t xml:space="preserve"> u</w:t>
      </w:r>
      <w:r w:rsidRPr="00945E0C">
        <w:t>se</w:t>
      </w:r>
      <w:r w:rsidRPr="00B25551">
        <w:rPr>
          <w:spacing w:val="-1"/>
        </w:rPr>
        <w:t xml:space="preserve"> </w:t>
      </w:r>
      <w:r w:rsidRPr="00945E0C">
        <w:t>FTI</w:t>
      </w:r>
      <w:r w:rsidRPr="00B25551">
        <w:rPr>
          <w:spacing w:val="-1"/>
        </w:rPr>
        <w:t xml:space="preserve"> </w:t>
      </w:r>
      <w:r w:rsidRPr="00B25551">
        <w:rPr>
          <w:spacing w:val="1"/>
        </w:rPr>
        <w:t>mu</w:t>
      </w:r>
      <w:r w:rsidRPr="00945E0C">
        <w:t xml:space="preserve">st </w:t>
      </w:r>
      <w:r w:rsidRPr="00B25551">
        <w:rPr>
          <w:spacing w:val="1"/>
        </w:rPr>
        <w:t>me</w:t>
      </w:r>
      <w:r w:rsidRPr="00B25551">
        <w:rPr>
          <w:spacing w:val="-1"/>
        </w:rPr>
        <w:t>e</w:t>
      </w:r>
      <w:r w:rsidRPr="00945E0C">
        <w:t>t</w:t>
      </w:r>
      <w:r w:rsidRPr="00B25551">
        <w:rPr>
          <w:spacing w:val="1"/>
        </w:rPr>
        <w:t xml:space="preserve"> </w:t>
      </w:r>
      <w:r w:rsidRPr="00945E0C">
        <w:t>t</w:t>
      </w:r>
      <w:r w:rsidRPr="00B25551">
        <w:rPr>
          <w:spacing w:val="-1"/>
        </w:rPr>
        <w:t>h</w:t>
      </w:r>
      <w:r w:rsidRPr="00945E0C">
        <w:t>e</w:t>
      </w:r>
      <w:r w:rsidRPr="00B25551">
        <w:rPr>
          <w:spacing w:val="1"/>
        </w:rPr>
        <w:t xml:space="preserve"> </w:t>
      </w:r>
      <w:r w:rsidRPr="00B25551">
        <w:rPr>
          <w:spacing w:val="-1"/>
        </w:rPr>
        <w:t>b</w:t>
      </w:r>
      <w:r w:rsidRPr="00B25551">
        <w:rPr>
          <w:spacing w:val="1"/>
        </w:rPr>
        <w:t>a</w:t>
      </w:r>
      <w:r w:rsidRPr="00945E0C">
        <w:t>ck</w:t>
      </w:r>
      <w:r w:rsidRPr="00B25551">
        <w:rPr>
          <w:spacing w:val="-1"/>
        </w:rPr>
        <w:t>g</w:t>
      </w:r>
      <w:r w:rsidRPr="00945E0C">
        <w:t>ro</w:t>
      </w:r>
      <w:r w:rsidRPr="00B25551">
        <w:rPr>
          <w:spacing w:val="1"/>
        </w:rPr>
        <w:t>un</w:t>
      </w:r>
      <w:r w:rsidRPr="00945E0C">
        <w:t>d</w:t>
      </w:r>
      <w:r w:rsidRPr="00B25551">
        <w:rPr>
          <w:spacing w:val="-1"/>
        </w:rPr>
        <w:t xml:space="preserve"> </w:t>
      </w:r>
      <w:r w:rsidRPr="00B25551">
        <w:rPr>
          <w:spacing w:val="-2"/>
        </w:rPr>
        <w:t>c</w:t>
      </w:r>
      <w:r w:rsidRPr="00B25551">
        <w:rPr>
          <w:spacing w:val="1"/>
        </w:rPr>
        <w:t>he</w:t>
      </w:r>
      <w:r w:rsidRPr="00945E0C">
        <w:t>ck re</w:t>
      </w:r>
      <w:r w:rsidRPr="00B25551">
        <w:rPr>
          <w:spacing w:val="-1"/>
        </w:rPr>
        <w:t>q</w:t>
      </w:r>
      <w:r w:rsidRPr="00B25551">
        <w:rPr>
          <w:spacing w:val="1"/>
        </w:rPr>
        <w:t>u</w:t>
      </w:r>
      <w:r w:rsidRPr="00945E0C">
        <w:t>i</w:t>
      </w:r>
      <w:r w:rsidRPr="00B25551">
        <w:rPr>
          <w:spacing w:val="-1"/>
        </w:rPr>
        <w:t>r</w:t>
      </w:r>
      <w:r w:rsidRPr="00B25551">
        <w:rPr>
          <w:spacing w:val="1"/>
        </w:rPr>
        <w:t>e</w:t>
      </w:r>
      <w:r w:rsidRPr="00B25551">
        <w:rPr>
          <w:spacing w:val="-1"/>
        </w:rPr>
        <w:t>m</w:t>
      </w:r>
      <w:r w:rsidRPr="00B25551">
        <w:rPr>
          <w:spacing w:val="1"/>
        </w:rPr>
        <w:t>en</w:t>
      </w:r>
      <w:r w:rsidRPr="00945E0C">
        <w:t>ts</w:t>
      </w:r>
      <w:r w:rsidRPr="00B25551">
        <w:rPr>
          <w:spacing w:val="-2"/>
        </w:rPr>
        <w:t xml:space="preserve"> </w:t>
      </w:r>
      <w:r w:rsidRPr="00B25551">
        <w:rPr>
          <w:spacing w:val="1"/>
        </w:rPr>
        <w:t>d</w:t>
      </w:r>
      <w:r w:rsidRPr="00B25551">
        <w:rPr>
          <w:spacing w:val="-1"/>
        </w:rPr>
        <w:t>e</w:t>
      </w:r>
      <w:r w:rsidRPr="00B25551">
        <w:rPr>
          <w:spacing w:val="3"/>
        </w:rPr>
        <w:t>f</w:t>
      </w:r>
      <w:r w:rsidRPr="00B25551">
        <w:rPr>
          <w:spacing w:val="-3"/>
        </w:rPr>
        <w:t>i</w:t>
      </w:r>
      <w:r w:rsidRPr="00B25551">
        <w:rPr>
          <w:spacing w:val="1"/>
        </w:rPr>
        <w:t>ne</w:t>
      </w:r>
      <w:r w:rsidRPr="00945E0C">
        <w:t>d</w:t>
      </w:r>
      <w:r w:rsidRPr="00B25551">
        <w:rPr>
          <w:spacing w:val="1"/>
        </w:rPr>
        <w:t xml:space="preserve"> </w:t>
      </w:r>
      <w:r w:rsidRPr="00B25551">
        <w:rPr>
          <w:spacing w:val="-2"/>
        </w:rPr>
        <w:t>i</w:t>
      </w:r>
      <w:r w:rsidRPr="00945E0C">
        <w:t>n</w:t>
      </w:r>
      <w:r w:rsidRPr="00B25551">
        <w:rPr>
          <w:spacing w:val="1"/>
        </w:rPr>
        <w:t xml:space="preserve"> I</w:t>
      </w:r>
      <w:r w:rsidRPr="00945E0C">
        <w:t>RS</w:t>
      </w:r>
      <w:r w:rsidRPr="00B25551">
        <w:rPr>
          <w:spacing w:val="-2"/>
        </w:rPr>
        <w:t xml:space="preserve"> </w:t>
      </w:r>
      <w:r w:rsidRPr="00945E0C">
        <w:t>P</w:t>
      </w:r>
      <w:r w:rsidRPr="00B25551">
        <w:rPr>
          <w:spacing w:val="1"/>
        </w:rPr>
        <w:t>ub</w:t>
      </w:r>
      <w:r w:rsidRPr="00945E0C">
        <w:t>l</w:t>
      </w:r>
      <w:r w:rsidRPr="00B25551">
        <w:rPr>
          <w:spacing w:val="-1"/>
        </w:rPr>
        <w:t>i</w:t>
      </w:r>
      <w:r w:rsidRPr="00945E0C">
        <w:t>c</w:t>
      </w:r>
      <w:r w:rsidRPr="00B25551">
        <w:rPr>
          <w:spacing w:val="1"/>
        </w:rPr>
        <w:t>a</w:t>
      </w:r>
      <w:r w:rsidRPr="00945E0C">
        <w:t>t</w:t>
      </w:r>
      <w:r w:rsidRPr="00B25551">
        <w:rPr>
          <w:spacing w:val="-2"/>
        </w:rPr>
        <w:t>i</w:t>
      </w:r>
      <w:r w:rsidRPr="00B25551">
        <w:rPr>
          <w:spacing w:val="1"/>
        </w:rPr>
        <w:t>o</w:t>
      </w:r>
      <w:r w:rsidRPr="00945E0C">
        <w:t>n</w:t>
      </w:r>
      <w:r w:rsidRPr="00B25551">
        <w:rPr>
          <w:spacing w:val="-1"/>
        </w:rPr>
        <w:t xml:space="preserve"> </w:t>
      </w:r>
      <w:r w:rsidRPr="00B25551">
        <w:rPr>
          <w:spacing w:val="1"/>
        </w:rPr>
        <w:t>10</w:t>
      </w:r>
      <w:r w:rsidRPr="00B25551">
        <w:rPr>
          <w:spacing w:val="-1"/>
        </w:rPr>
        <w:t>7</w:t>
      </w:r>
      <w:r w:rsidRPr="00B25551">
        <w:rPr>
          <w:spacing w:val="1"/>
        </w:rPr>
        <w:t>5</w:t>
      </w:r>
      <w:r w:rsidRPr="00945E0C">
        <w:t>.</w:t>
      </w:r>
    </w:p>
    <w:p w:rsidR="00F33914" w:rsidRPr="00542A62" w:rsidRDefault="00F33914" w:rsidP="00F33914">
      <w:pPr>
        <w:ind w:left="1440"/>
      </w:pPr>
    </w:p>
    <w:p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rsidR="00F33914" w:rsidRPr="00542A62" w:rsidRDefault="00F33914" w:rsidP="00F33914">
      <w:pPr>
        <w:pStyle w:val="ListParagraph"/>
      </w:pPr>
    </w:p>
    <w:p w:rsidR="00F33914" w:rsidRPr="00542A62" w:rsidRDefault="00F33914" w:rsidP="00F33914">
      <w:pPr>
        <w:numPr>
          <w:ilvl w:val="1"/>
          <w:numId w:val="1"/>
        </w:numPr>
        <w:jc w:val="both"/>
      </w:pPr>
      <w:r w:rsidRPr="00542A62">
        <w:lastRenderedPageBreak/>
        <w:t>Such confidential information will be treated as confidential and will not be divulged or made known in any manner to any person except as may be necessary in the performance of the Contract or as may be required by law, regulation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820.01(d)(1) and (3), 821(d)(2), 1805.04, 2018, 2210, 3719, 4406 of the Title 47 of the D.C. Official Code, sections 508.1 and 608.1 of the District of Columbia Municipal Regulations, and I.R.C. § 6103.   </w:t>
      </w:r>
    </w:p>
    <w:p w:rsidR="00F33914" w:rsidRPr="00542A62" w:rsidRDefault="00F33914" w:rsidP="00F33914">
      <w:pPr>
        <w:ind w:left="1080"/>
        <w:jc w:val="both"/>
      </w:pPr>
    </w:p>
    <w:p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In addition, all related output will be given the same level of protection as required for the source tax information material.  </w:t>
      </w:r>
      <w:r w:rsidRPr="00A062B9">
        <w:t xml:space="preserve">All returns and return information will be accounted for upon receipt and properly stored before, during, and after processing. </w:t>
      </w:r>
      <w:r>
        <w:t xml:space="preserve"> </w:t>
      </w:r>
      <w:r w:rsidRPr="00542A62">
        <w:t>No work involving returns and return information furnished under th</w:t>
      </w:r>
      <w:r>
        <w:t>e</w:t>
      </w:r>
      <w:r w:rsidRPr="00542A62">
        <w:t xml:space="preserve"> </w:t>
      </w:r>
      <w:r>
        <w:t>C</w:t>
      </w:r>
      <w:r w:rsidRPr="00542A62">
        <w:t>ontract will be subcontracted without prior written approval of the IRS.</w:t>
      </w:r>
    </w:p>
    <w:p w:rsidR="00F33914" w:rsidRPr="00542A62" w:rsidRDefault="00F33914" w:rsidP="00F33914">
      <w:pPr>
        <w:ind w:left="1080"/>
        <w:jc w:val="both"/>
      </w:pPr>
    </w:p>
    <w:p w:rsidR="00F33914" w:rsidRDefault="00F33914" w:rsidP="00F33914">
      <w:pPr>
        <w:numPr>
          <w:ilvl w:val="1"/>
          <w:numId w:val="1"/>
        </w:numPr>
        <w:jc w:val="both"/>
      </w:pPr>
      <w:r w:rsidRPr="00542A62">
        <w:t xml:space="preserve">All computer systems processing, storing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rsidR="00F33914" w:rsidRDefault="00F33914" w:rsidP="00F33914">
      <w:pPr>
        <w:pStyle w:val="ListParagraph"/>
      </w:pPr>
    </w:p>
    <w:p w:rsidR="00F33914" w:rsidRPr="00542A62" w:rsidRDefault="00F33914" w:rsidP="00F33914">
      <w:pPr>
        <w:numPr>
          <w:ilvl w:val="1"/>
          <w:numId w:val="1"/>
        </w:numPr>
        <w:jc w:val="both"/>
      </w:pPr>
      <w:r w:rsidRPr="00542A62">
        <w:t>In addition, all computer systems receiving, processing, storing or transmitting F</w:t>
      </w:r>
      <w:r>
        <w:t>ederal Tax Information</w:t>
      </w:r>
      <w:r w:rsidRPr="00542A62">
        <w:t xml:space="preserve"> must meet the requirements defined in IRS Publication 1075.  To meet functional and assurance requirements, the security features of the environment must provide for the managerial, operational, and technical</w:t>
      </w:r>
      <w:r>
        <w:t xml:space="preserve"> </w:t>
      </w:r>
      <w:r w:rsidRPr="00542A62">
        <w:t>controls.  All security features must be available and activated to p</w:t>
      </w:r>
      <w:r>
        <w:t>ro</w:t>
      </w:r>
      <w:r w:rsidRPr="00542A62">
        <w:t>tect against unauthorized use of and access to Federal Tax Information.</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lastRenderedPageBreak/>
        <w:t>Federal Tax Information</w:t>
      </w:r>
      <w:r w:rsidRPr="00542A62">
        <w:t xml:space="preserve">, remaining in any storage component will be safeguarded to prevent unauthorized disclosures.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E77A5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r w:rsidR="00E77A58" w:rsidRPr="00542A62">
        <w:t xml:space="preserve">retain </w:t>
      </w:r>
      <w:r w:rsidR="00E77A58" w:rsidDel="00ED761B">
        <w:t>a</w:t>
      </w:r>
      <w:r w:rsidR="00ED761B">
        <w:t xml:space="preserve"> </w:t>
      </w:r>
      <w:r w:rsidR="00E77A58">
        <w:t>copy</w:t>
      </w:r>
      <w:r w:rsidR="00E77A58" w:rsidRPr="00542A62">
        <w:t xml:space="preserve"> of</w:t>
      </w:r>
      <w:bookmarkStart w:id="0" w:name="_GoBack"/>
      <w:bookmarkEnd w:id="0"/>
      <w:r w:rsidRPr="00542A62">
        <w:t xml:space="preserve">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E77A58" w:rsidRPr="00542A62">
        <w:t>printouts and</w:t>
      </w:r>
      <w:r w:rsidRPr="00542A62">
        <w:t xml:space="preserve"> will provide the above-referenced statement to the </w:t>
      </w:r>
      <w:r>
        <w:t>OCFO</w:t>
      </w:r>
      <w:r w:rsidRPr="00542A62">
        <w:t xml:space="preserve"> or his or her designee.</w:t>
      </w:r>
    </w:p>
    <w:p w:rsidR="00F33914" w:rsidRPr="00542A62" w:rsidRDefault="00F33914" w:rsidP="00F33914">
      <w:pPr>
        <w:ind w:left="1080"/>
        <w:jc w:val="both"/>
      </w:pPr>
    </w:p>
    <w:p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Such list will be provided upon request to the IRS reviewing office.  No work involving Federal Tax Information furnished under this contract will be subcontracted without prior written approval of the IRS.</w:t>
      </w:r>
      <w:r w:rsidR="00280145">
        <w:t xml:space="preserv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This Affidavit shall not be construed as creating, conveying, transferring, granting or conferring upon Contractor or any other person any rights, license or authority in or to the information exchanged, except the limited right to use such information for the purposes specified in the Contract.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Neither the OCFO nor its representative agencies has an obligation under this Affidavit to purchase any service, goods, or intangibles from Contractor or any other person.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No specification in this Affidavit of any particular remedy shall be construed as a waiver or prohibition of any other remedies in the event of a breach, or threatened breach of this Affidavit. </w:t>
      </w:r>
    </w:p>
    <w:p w:rsidR="00F33914" w:rsidRPr="00542A62" w:rsidRDefault="00F33914" w:rsidP="00F33914">
      <w:pPr>
        <w:ind w:left="1080"/>
        <w:jc w:val="both"/>
      </w:pPr>
    </w:p>
    <w:p w:rsidR="00F33914" w:rsidRPr="00542A62" w:rsidRDefault="00F33914" w:rsidP="00F33914">
      <w:pPr>
        <w:numPr>
          <w:ilvl w:val="1"/>
          <w:numId w:val="1"/>
        </w:numPr>
        <w:jc w:val="both"/>
      </w:pPr>
      <w:r w:rsidRPr="00542A62">
        <w:t xml:space="preserve">This Affidavit is made under and shall be construed according to the laws of the District.  In the event that this Affidavit, is breached, any and all disputes must be settled in a court of competent jurisdiction in the District of Columbia. The parties agree to waive any right to a trial by jury. </w:t>
      </w:r>
    </w:p>
    <w:p w:rsidR="00F33914" w:rsidRPr="00542A62" w:rsidRDefault="00F33914" w:rsidP="00F33914">
      <w:pPr>
        <w:ind w:left="1080"/>
        <w:jc w:val="both"/>
      </w:pPr>
    </w:p>
    <w:p w:rsidR="00F33914" w:rsidRDefault="00F33914" w:rsidP="00F33914">
      <w:pPr>
        <w:numPr>
          <w:ilvl w:val="1"/>
          <w:numId w:val="1"/>
        </w:numPr>
        <w:jc w:val="both"/>
      </w:pPr>
      <w:r w:rsidRPr="00542A62">
        <w:t>If any of the provisions of this Affidavit are found to be unenforceable, the remainder shall be enforced as fully as possible and the unenforceable provision(s) shall be deemed modified to the limited extent required to permit enforcement of the Contract as a whole.</w:t>
      </w:r>
    </w:p>
    <w:p w:rsidR="0032217B" w:rsidRDefault="0032217B" w:rsidP="0032217B">
      <w:pPr>
        <w:pStyle w:val="ListParagraph"/>
      </w:pPr>
    </w:p>
    <w:p w:rsidR="0032217B" w:rsidRPr="00542A62" w:rsidRDefault="0032217B" w:rsidP="0032217B">
      <w:pPr>
        <w:numPr>
          <w:ilvl w:val="1"/>
          <w:numId w:val="1"/>
        </w:numPr>
        <w:jc w:val="both"/>
      </w:pPr>
      <w:r>
        <w:t>The OCFO will have the right to void the contract if the Contractor fails to provide the safeguards described above.</w:t>
      </w:r>
    </w:p>
    <w:p w:rsidR="00B25551" w:rsidRDefault="00B25551" w:rsidP="00B25551">
      <w:pPr>
        <w:jc w:val="both"/>
      </w:pPr>
    </w:p>
    <w:p w:rsidR="00B25551" w:rsidRPr="0032217B" w:rsidRDefault="0032217B" w:rsidP="0032217B">
      <w:pPr>
        <w:pStyle w:val="NoSpacing"/>
        <w:numPr>
          <w:ilvl w:val="0"/>
          <w:numId w:val="1"/>
        </w:numPr>
        <w:rPr>
          <w:rFonts w:ascii="Times New Roman" w:hAnsi="Times New Roman" w:cs="Times New Roman"/>
          <w:sz w:val="24"/>
        </w:rPr>
      </w:pPr>
      <w:r w:rsidRPr="0032217B">
        <w:rPr>
          <w:rFonts w:ascii="Times New Roman" w:hAnsi="Times New Roman" w:cs="Times New Roman"/>
          <w:b/>
          <w:spacing w:val="2"/>
          <w:sz w:val="24"/>
        </w:rPr>
        <w:t>INSPECTION</w:t>
      </w:r>
      <w:r>
        <w:rPr>
          <w:rFonts w:ascii="Times New Roman" w:hAnsi="Times New Roman" w:cs="Times New Roman"/>
          <w:spacing w:val="2"/>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I</w:t>
      </w:r>
      <w:r w:rsidR="00B25551" w:rsidRPr="00945E0C">
        <w:rPr>
          <w:rFonts w:ascii="Times New Roman" w:hAnsi="Times New Roman" w:cs="Times New Roman"/>
          <w:sz w:val="24"/>
        </w:rPr>
        <w:t>RS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3"/>
          <w:sz w:val="24"/>
        </w:rPr>
        <w:t xml:space="preserve"> </w:t>
      </w:r>
      <w:r w:rsidR="00B25551">
        <w:rPr>
          <w:rFonts w:ascii="Times New Roman" w:hAnsi="Times New Roman" w:cs="Times New Roman"/>
          <w:sz w:val="24"/>
        </w:rPr>
        <w:t>OCFO</w:t>
      </w:r>
      <w:r w:rsidR="00B25551" w:rsidRPr="00945E0C">
        <w:rPr>
          <w:rFonts w:ascii="Times New Roman" w:hAnsi="Times New Roman" w:cs="Times New Roman"/>
          <w:sz w:val="24"/>
        </w:rPr>
        <w:t>,</w:t>
      </w:r>
      <w:r w:rsidR="00B25551" w:rsidRPr="00945E0C">
        <w:rPr>
          <w:rFonts w:ascii="Times New Roman" w:hAnsi="Times New Roman" w:cs="Times New Roman"/>
          <w:spacing w:val="3"/>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2</w:t>
      </w:r>
      <w:r w:rsidR="00B25551" w:rsidRPr="00945E0C">
        <w:rPr>
          <w:rFonts w:ascii="Times New Roman" w:hAnsi="Times New Roman" w:cs="Times New Roman"/>
          <w:sz w:val="24"/>
        </w:rPr>
        <w:t>4</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h</w:t>
      </w:r>
      <w:r w:rsidR="00B25551" w:rsidRPr="00945E0C">
        <w:rPr>
          <w:rFonts w:ascii="Times New Roman" w:hAnsi="Times New Roman" w:cs="Times New Roman"/>
          <w:spacing w:val="1"/>
          <w:sz w:val="24"/>
        </w:rPr>
        <w:t>ou</w:t>
      </w:r>
      <w:r w:rsidR="00B25551" w:rsidRPr="00945E0C">
        <w:rPr>
          <w:rFonts w:ascii="Times New Roman" w:hAnsi="Times New Roman" w:cs="Times New Roman"/>
          <w:sz w:val="24"/>
        </w:rPr>
        <w:t xml:space="preserve">r </w:t>
      </w:r>
      <w:r w:rsidR="00B25551" w:rsidRPr="00945E0C">
        <w:rPr>
          <w:rFonts w:ascii="Times New Roman" w:hAnsi="Times New Roman" w:cs="Times New Roman"/>
          <w:spacing w:val="-2"/>
          <w:sz w:val="24"/>
        </w:rPr>
        <w:t>n</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tic</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ll</w:t>
      </w:r>
      <w:r w:rsidR="00B25551" w:rsidRPr="00945E0C">
        <w:rPr>
          <w:rFonts w:ascii="Times New Roman" w:hAnsi="Times New Roman" w:cs="Times New Roman"/>
          <w:spacing w:val="-1"/>
          <w:sz w:val="24"/>
        </w:rPr>
        <w:t xml:space="preserve"> h</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2"/>
          <w:sz w:val="24"/>
        </w:rPr>
        <w:t>v</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ri</w:t>
      </w:r>
      <w:r w:rsidR="00B25551" w:rsidRPr="00945E0C">
        <w:rPr>
          <w:rFonts w:ascii="Times New Roman" w:hAnsi="Times New Roman" w:cs="Times New Roman"/>
          <w:spacing w:val="-2"/>
          <w:sz w:val="24"/>
        </w:rPr>
        <w:t>g</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en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its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rs in</w:t>
      </w:r>
      <w:r w:rsidR="00B25551" w:rsidRPr="00945E0C">
        <w:rPr>
          <w:rFonts w:ascii="Times New Roman" w:hAnsi="Times New Roman" w:cs="Times New Roman"/>
          <w:spacing w:val="1"/>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w:t>
      </w:r>
      <w:r w:rsidR="00B25551" w:rsidRPr="00945E0C">
        <w:rPr>
          <w:rFonts w:ascii="Times New Roman" w:hAnsi="Times New Roman" w:cs="Times New Roman"/>
          <w:spacing w:val="3"/>
          <w:sz w:val="24"/>
        </w:rPr>
        <w:t>f</w:t>
      </w:r>
      <w:r w:rsidR="00B25551" w:rsidRPr="00945E0C">
        <w:rPr>
          <w:rFonts w:ascii="Times New Roman" w:hAnsi="Times New Roman" w:cs="Times New Roman"/>
          <w:sz w:val="24"/>
        </w:rPr>
        <w:t>ices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l</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Pr>
          <w:rFonts w:ascii="Times New Roman" w:hAnsi="Times New Roman" w:cs="Times New Roman"/>
          <w:spacing w:val="1"/>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w:t>
      </w:r>
      <w:r w:rsidR="00B25551" w:rsidRPr="00945E0C">
        <w:rPr>
          <w:rFonts w:ascii="Times New Roman" w:hAnsi="Times New Roman" w:cs="Times New Roman"/>
          <w:spacing w:val="1"/>
          <w:sz w:val="24"/>
        </w:rPr>
        <w:t>to</w:t>
      </w:r>
      <w:r w:rsidR="00B25551" w:rsidRPr="00945E0C">
        <w:rPr>
          <w:rFonts w:ascii="Times New Roman" w:hAnsi="Times New Roman" w:cs="Times New Roman"/>
          <w:sz w:val="24"/>
        </w:rPr>
        <w:t>r</w:t>
      </w:r>
      <w:r w:rsidR="00B25551" w:rsidRPr="00945E0C">
        <w:rPr>
          <w:rFonts w:ascii="Times New Roman" w:hAnsi="Times New Roman" w:cs="Times New Roman"/>
          <w:spacing w:val="-3"/>
          <w:sz w:val="24"/>
        </w:rPr>
        <w:t> </w:t>
      </w:r>
      <w:r w:rsidR="00B25551" w:rsidRPr="00945E0C">
        <w:rPr>
          <w:rFonts w:ascii="Times New Roman" w:hAnsi="Times New Roman" w:cs="Times New Roman"/>
          <w:sz w:val="24"/>
        </w:rPr>
        <w:t>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ins</w:t>
      </w:r>
      <w:r w:rsidR="00B25551" w:rsidRPr="00945E0C">
        <w:rPr>
          <w:rFonts w:ascii="Times New Roman" w:hAnsi="Times New Roman" w:cs="Times New Roman"/>
          <w:spacing w:val="1"/>
          <w:sz w:val="24"/>
        </w:rPr>
        <w:t>pe</w:t>
      </w:r>
      <w:r w:rsidR="00B25551" w:rsidRPr="00945E0C">
        <w:rPr>
          <w:rFonts w:ascii="Times New Roman" w:hAnsi="Times New Roman" w:cs="Times New Roman"/>
          <w:sz w:val="24"/>
        </w:rPr>
        <w:t>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ci</w:t>
      </w:r>
      <w:r w:rsidR="00B25551" w:rsidRPr="00945E0C">
        <w:rPr>
          <w:rFonts w:ascii="Times New Roman" w:hAnsi="Times New Roman" w:cs="Times New Roman"/>
          <w:spacing w:val="-1"/>
          <w:sz w:val="24"/>
        </w:rPr>
        <w:t>l</w:t>
      </w:r>
      <w:r w:rsidR="00B25551" w:rsidRPr="00945E0C">
        <w:rPr>
          <w:rFonts w:ascii="Times New Roman" w:hAnsi="Times New Roman" w:cs="Times New Roman"/>
          <w:sz w:val="24"/>
        </w:rPr>
        <w:t>ities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pacing w:val="1"/>
          <w:sz w:val="24"/>
        </w:rPr>
        <w:t>pe</w:t>
      </w:r>
      <w:r w:rsidR="00B25551" w:rsidRPr="00945E0C">
        <w:rPr>
          <w:rFonts w:ascii="Times New Roman" w:hAnsi="Times New Roman" w:cs="Times New Roman"/>
          <w:sz w:val="24"/>
        </w:rPr>
        <w:t>rati</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 xml:space="preserve">s </w:t>
      </w:r>
      <w:r w:rsidR="00B25551" w:rsidRPr="00945E0C">
        <w:rPr>
          <w:rFonts w:ascii="Times New Roman" w:hAnsi="Times New Roman" w:cs="Times New Roman"/>
          <w:spacing w:val="-1"/>
          <w:sz w:val="24"/>
        </w:rPr>
        <w:t>p</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rfor</w:t>
      </w:r>
      <w:r w:rsidR="00B25551" w:rsidRPr="00945E0C">
        <w:rPr>
          <w:rFonts w:ascii="Times New Roman" w:hAnsi="Times New Roman" w:cs="Times New Roman"/>
          <w:spacing w:val="1"/>
          <w:sz w:val="24"/>
        </w:rPr>
        <w:t>m</w:t>
      </w:r>
      <w:r w:rsidR="00B25551" w:rsidRPr="00945E0C">
        <w:rPr>
          <w:rFonts w:ascii="Times New Roman" w:hAnsi="Times New Roman" w:cs="Times New Roman"/>
          <w:sz w:val="24"/>
        </w:rPr>
        <w:t xml:space="preserve">ing </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rk</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 xml:space="preserve"> u</w:t>
      </w:r>
      <w:r w:rsidR="00B25551" w:rsidRPr="00945E0C">
        <w:rPr>
          <w:rFonts w:ascii="Times New Roman" w:hAnsi="Times New Roman" w:cs="Times New Roman"/>
          <w:spacing w:val="-1"/>
          <w:sz w:val="24"/>
        </w:rPr>
        <w:t>nd</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is 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c</w:t>
      </w:r>
      <w:r w:rsidR="00B25551" w:rsidRPr="00945E0C">
        <w:rPr>
          <w:rFonts w:ascii="Times New Roman" w:hAnsi="Times New Roman" w:cs="Times New Roman"/>
          <w:spacing w:val="-2"/>
          <w:sz w:val="24"/>
        </w:rPr>
        <w:t>o</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ce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re</w:t>
      </w:r>
      <w:r w:rsidR="00B25551" w:rsidRPr="00945E0C">
        <w:rPr>
          <w:rFonts w:ascii="Times New Roman" w:hAnsi="Times New Roman" w:cs="Times New Roman"/>
          <w:spacing w:val="-1"/>
          <w:sz w:val="24"/>
        </w:rPr>
        <w:t>q</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r</w:t>
      </w:r>
      <w:r w:rsidR="00B25551" w:rsidRPr="00945E0C">
        <w:rPr>
          <w:rFonts w:ascii="Times New Roman" w:hAnsi="Times New Roman" w:cs="Times New Roman"/>
          <w:spacing w:val="1"/>
          <w:sz w:val="24"/>
        </w:rPr>
        <w:t>em</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de</w:t>
      </w:r>
      <w:r w:rsidR="00B25551" w:rsidRPr="00945E0C">
        <w:rPr>
          <w:rFonts w:ascii="Times New Roman" w:hAnsi="Times New Roman" w:cs="Times New Roman"/>
          <w:spacing w:val="3"/>
          <w:sz w:val="24"/>
        </w:rPr>
        <w:t>f</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IRS P</w:t>
      </w:r>
      <w:r w:rsidR="00B25551" w:rsidRPr="00945E0C">
        <w:rPr>
          <w:rFonts w:ascii="Times New Roman" w:hAnsi="Times New Roman" w:cs="Times New Roman"/>
          <w:spacing w:val="1"/>
          <w:sz w:val="24"/>
        </w:rPr>
        <w:t>ub</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1</w:t>
      </w:r>
      <w:r w:rsidR="00B25551" w:rsidRPr="00945E0C">
        <w:rPr>
          <w:rFonts w:ascii="Times New Roman" w:hAnsi="Times New Roman" w:cs="Times New Roman"/>
          <w:spacing w:val="1"/>
          <w:sz w:val="24"/>
        </w:rPr>
        <w:t>07</w:t>
      </w:r>
      <w:r w:rsidR="00B25551" w:rsidRPr="00945E0C">
        <w:rPr>
          <w:rFonts w:ascii="Times New Roman" w:hAnsi="Times New Roman" w:cs="Times New Roman"/>
          <w:spacing w:val="-1"/>
          <w:sz w:val="24"/>
        </w:rPr>
        <w:t>5</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I</w:t>
      </w:r>
      <w:r w:rsidR="00B25551" w:rsidRPr="00945E0C">
        <w:rPr>
          <w:rFonts w:ascii="Times New Roman" w:hAnsi="Times New Roman" w:cs="Times New Roman"/>
          <w:sz w:val="24"/>
        </w:rPr>
        <w:t>RS’ r</w:t>
      </w:r>
      <w:r w:rsidR="00B25551" w:rsidRPr="00945E0C">
        <w:rPr>
          <w:rFonts w:ascii="Times New Roman" w:hAnsi="Times New Roman" w:cs="Times New Roman"/>
          <w:spacing w:val="-1"/>
          <w:sz w:val="24"/>
        </w:rPr>
        <w:t>ig</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ins</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ll</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clu</w:t>
      </w:r>
      <w:r w:rsidR="00B25551" w:rsidRPr="00945E0C">
        <w:rPr>
          <w:rFonts w:ascii="Times New Roman" w:hAnsi="Times New Roman" w:cs="Times New Roman"/>
          <w:spacing w:val="-1"/>
          <w:sz w:val="24"/>
        </w:rPr>
        <w:t>d</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u</w:t>
      </w:r>
      <w:r w:rsidR="00B25551" w:rsidRPr="00945E0C">
        <w:rPr>
          <w:rFonts w:ascii="Times New Roman" w:hAnsi="Times New Roman" w:cs="Times New Roman"/>
          <w:spacing w:val="-2"/>
          <w:sz w:val="24"/>
        </w:rPr>
        <w:t>s</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2"/>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nua</w:t>
      </w:r>
      <w:r w:rsidR="00B25551" w:rsidRPr="00945E0C">
        <w:rPr>
          <w:rFonts w:ascii="Times New Roman" w:hAnsi="Times New Roman" w:cs="Times New Roman"/>
          <w:sz w:val="24"/>
        </w:rPr>
        <w:t>l</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7"/>
          <w:sz w:val="24"/>
        </w:rPr>
        <w:t>n</w:t>
      </w:r>
      <w:r w:rsidR="00B25551" w:rsidRPr="00945E0C">
        <w:rPr>
          <w:rFonts w:ascii="Times New Roman" w:hAnsi="Times New Roman" w:cs="Times New Roman"/>
          <w:spacing w:val="1"/>
          <w:sz w:val="24"/>
        </w:rPr>
        <w:t>d</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 xml:space="preserve">r </w:t>
      </w:r>
      <w:r w:rsidR="00B25551" w:rsidRPr="00945E0C">
        <w:rPr>
          <w:rFonts w:ascii="Times New Roman" w:hAnsi="Times New Roman" w:cs="Times New Roman"/>
          <w:spacing w:val="1"/>
          <w:sz w:val="24"/>
        </w:rPr>
        <w:t>au</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sc</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ing</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ls 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3"/>
          <w:sz w:val="24"/>
        </w:rPr>
        <w:t>r</w:t>
      </w:r>
      <w:r w:rsidR="00B25551" w:rsidRPr="00945E0C">
        <w:rPr>
          <w:rFonts w:ascii="Times New Roman" w:hAnsi="Times New Roman" w:cs="Times New Roman"/>
          <w:spacing w:val="3"/>
          <w:sz w:val="24"/>
        </w:rPr>
        <w:t>f</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3"/>
          <w:sz w:val="24"/>
        </w:rPr>
        <w:t>r</w:t>
      </w:r>
      <w:r w:rsidR="00B25551" w:rsidRPr="00945E0C">
        <w:rPr>
          <w:rFonts w:ascii="Times New Roman" w:hAnsi="Times New Roman" w:cs="Times New Roman"/>
          <w:sz w:val="24"/>
        </w:rPr>
        <w:t>m</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mp</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v</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ln</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l</w:t>
      </w:r>
      <w:r w:rsidR="00B25551" w:rsidRPr="00945E0C">
        <w:rPr>
          <w:rFonts w:ascii="Times New Roman" w:hAnsi="Times New Roman" w:cs="Times New Roman"/>
          <w:sz w:val="24"/>
        </w:rPr>
        <w:t>ity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ss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ss</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 in</w:t>
      </w:r>
      <w:r w:rsidR="00B25551" w:rsidRPr="00945E0C">
        <w:rPr>
          <w:rFonts w:ascii="Times New Roman" w:hAnsi="Times New Roman" w:cs="Times New Roman"/>
          <w:spacing w:val="1"/>
          <w:sz w:val="24"/>
        </w:rPr>
        <w:t>fo</w:t>
      </w:r>
      <w:r w:rsidR="00B25551" w:rsidRPr="00945E0C">
        <w:rPr>
          <w:rFonts w:ascii="Times New Roman" w:hAnsi="Times New Roman" w:cs="Times New Roman"/>
          <w:sz w:val="24"/>
        </w:rPr>
        <w:t>r</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h</w:t>
      </w:r>
      <w:r w:rsidR="00B25551" w:rsidRPr="00945E0C">
        <w:rPr>
          <w:rFonts w:ascii="Times New Roman" w:hAnsi="Times New Roman" w:cs="Times New Roman"/>
          <w:spacing w:val="1"/>
          <w:sz w:val="24"/>
        </w:rPr>
        <w:t>no</w:t>
      </w:r>
      <w:r w:rsidR="00B25551" w:rsidRPr="00945E0C">
        <w:rPr>
          <w:rFonts w:ascii="Times New Roman" w:hAnsi="Times New Roman" w:cs="Times New Roman"/>
          <w:sz w:val="24"/>
        </w:rPr>
        <w:t>lo</w:t>
      </w:r>
      <w:r w:rsidR="00B25551" w:rsidRPr="00945E0C">
        <w:rPr>
          <w:rFonts w:ascii="Times New Roman" w:hAnsi="Times New Roman" w:cs="Times New Roman"/>
          <w:spacing w:val="-1"/>
          <w:sz w:val="24"/>
        </w:rPr>
        <w:t>g</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 as</w:t>
      </w:r>
      <w:r w:rsidR="00B25551" w:rsidRPr="00945E0C">
        <w:rPr>
          <w:rFonts w:ascii="Times New Roman" w:hAnsi="Times New Roman" w:cs="Times New Roman"/>
          <w:spacing w:val="-2"/>
          <w:sz w:val="24"/>
        </w:rPr>
        <w:t>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t</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cc</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2"/>
          <w:sz w:val="24"/>
        </w:rPr>
        <w:t>s</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re,</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roc</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tr</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m</w:t>
      </w:r>
      <w:r w:rsidR="00B25551" w:rsidRPr="00945E0C">
        <w:rPr>
          <w:rFonts w:ascii="Times New Roman" w:hAnsi="Times New Roman" w:cs="Times New Roman"/>
          <w:sz w:val="24"/>
        </w:rPr>
        <w:t xml:space="preserve">it </w:t>
      </w:r>
      <w:r w:rsidR="00B25551" w:rsidRPr="00945E0C">
        <w:rPr>
          <w:rFonts w:ascii="Times New Roman" w:hAnsi="Times New Roman" w:cs="Times New Roman"/>
          <w:spacing w:val="-2"/>
          <w:sz w:val="24"/>
        </w:rPr>
        <w:t>F</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2"/>
          <w:sz w:val="24"/>
        </w:rPr>
        <w:t>I</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On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 xml:space="preserve">sis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3"/>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u</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p</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cti</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3"/>
          <w:sz w:val="24"/>
        </w:rPr>
        <w:t>r</w:t>
      </w:r>
      <w:r w:rsidR="00B25551" w:rsidRPr="00945E0C">
        <w:rPr>
          <w:rFonts w:ascii="Times New Roman" w:hAnsi="Times New Roman" w:cs="Times New Roman"/>
          <w:sz w:val="24"/>
        </w:rPr>
        <w:t>recti</w:t>
      </w:r>
      <w:r w:rsidR="00B25551" w:rsidRPr="00945E0C">
        <w:rPr>
          <w:rFonts w:ascii="Times New Roman" w:hAnsi="Times New Roman" w:cs="Times New Roman"/>
          <w:spacing w:val="-3"/>
          <w:sz w:val="24"/>
        </w:rPr>
        <w:t>v</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a</w:t>
      </w:r>
      <w:r w:rsidR="00B25551" w:rsidRPr="00945E0C">
        <w:rPr>
          <w:rFonts w:ascii="Times New Roman" w:hAnsi="Times New Roman" w:cs="Times New Roman"/>
          <w:sz w:val="24"/>
        </w:rPr>
        <w:t>cti</w:t>
      </w:r>
      <w:r w:rsidR="00B25551" w:rsidRPr="00945E0C">
        <w:rPr>
          <w:rFonts w:ascii="Times New Roman" w:hAnsi="Times New Roman" w:cs="Times New Roman"/>
          <w:spacing w:val="1"/>
          <w:sz w:val="24"/>
        </w:rPr>
        <w:t>on</w:t>
      </w:r>
      <w:r w:rsidR="00B25551" w:rsidRPr="00945E0C">
        <w:rPr>
          <w:rFonts w:ascii="Times New Roman" w:hAnsi="Times New Roman" w:cs="Times New Roman"/>
          <w:sz w:val="24"/>
        </w:rPr>
        <w:t>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ma</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re</w:t>
      </w:r>
      <w:r w:rsidR="00B25551" w:rsidRPr="00945E0C">
        <w:rPr>
          <w:rFonts w:ascii="Times New Roman" w:hAnsi="Times New Roman" w:cs="Times New Roman"/>
          <w:spacing w:val="-1"/>
          <w:sz w:val="24"/>
        </w:rPr>
        <w:t>q</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r</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w:t>
      </w:r>
      <w:r w:rsidR="00B25551" w:rsidRPr="00945E0C">
        <w:rPr>
          <w:rFonts w:ascii="Times New Roman" w:hAnsi="Times New Roman" w:cs="Times New Roman"/>
          <w:spacing w:val="-2"/>
          <w:sz w:val="24"/>
        </w:rPr>
        <w:t xml:space="preserve"> w</w:t>
      </w:r>
      <w:r w:rsidR="00B25551" w:rsidRPr="00945E0C">
        <w:rPr>
          <w:rFonts w:ascii="Times New Roman" w:hAnsi="Times New Roman" w:cs="Times New Roman"/>
          <w:spacing w:val="1"/>
          <w:sz w:val="24"/>
        </w:rPr>
        <w:t>he</w:t>
      </w:r>
      <w:r w:rsidR="00B25551" w:rsidRPr="00945E0C">
        <w:rPr>
          <w:rFonts w:ascii="Times New Roman" w:hAnsi="Times New Roman" w:cs="Times New Roman"/>
          <w:sz w:val="24"/>
        </w:rPr>
        <w:t xml:space="preserve">re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pacing w:val="9"/>
          <w:sz w:val="24"/>
        </w:rPr>
        <w:t>t</w:t>
      </w:r>
      <w:r w:rsidR="00B25551" w:rsidRPr="00945E0C">
        <w:rPr>
          <w:rFonts w:ascii="Times New Roman" w:hAnsi="Times New Roman" w:cs="Times New Roman"/>
          <w:sz w:val="24"/>
        </w:rPr>
        <w:t>ract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is f</w:t>
      </w:r>
      <w:r w:rsidR="00B25551" w:rsidRPr="00945E0C">
        <w:rPr>
          <w:rFonts w:ascii="Times New Roman" w:hAnsi="Times New Roman" w:cs="Times New Roman"/>
          <w:spacing w:val="1"/>
          <w:sz w:val="24"/>
        </w:rPr>
        <w:t>ou</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n</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mp</w:t>
      </w:r>
      <w:r w:rsidR="00B25551" w:rsidRPr="00945E0C">
        <w:rPr>
          <w:rFonts w:ascii="Times New Roman" w:hAnsi="Times New Roman" w:cs="Times New Roman"/>
          <w:sz w:val="24"/>
        </w:rPr>
        <w:t>l</w:t>
      </w:r>
      <w:r w:rsidR="00B25551" w:rsidRPr="00945E0C">
        <w:rPr>
          <w:rFonts w:ascii="Times New Roman" w:hAnsi="Times New Roman" w:cs="Times New Roman"/>
          <w:spacing w:val="-3"/>
          <w:sz w:val="24"/>
        </w:rPr>
        <w:t>i</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g</w:t>
      </w:r>
      <w:r w:rsidR="00B25551" w:rsidRPr="00945E0C">
        <w:rPr>
          <w:rFonts w:ascii="Times New Roman" w:hAnsi="Times New Roman" w:cs="Times New Roman"/>
          <w:spacing w:val="1"/>
          <w:sz w:val="24"/>
        </w:rPr>
        <w:t>ua</w:t>
      </w:r>
      <w:r w:rsidR="00B25551" w:rsidRPr="00945E0C">
        <w:rPr>
          <w:rFonts w:ascii="Times New Roman" w:hAnsi="Times New Roman" w:cs="Times New Roman"/>
          <w:sz w:val="24"/>
        </w:rPr>
        <w:t>rds.</w:t>
      </w:r>
    </w:p>
    <w:p w:rsidR="00F33914" w:rsidRDefault="00F33914" w:rsidP="00F33914"/>
    <w:p w:rsidR="00F33914" w:rsidRDefault="00F33914" w:rsidP="00F33914">
      <w:pPr>
        <w:pStyle w:val="ListParagraph"/>
        <w:numPr>
          <w:ilvl w:val="0"/>
          <w:numId w:val="1"/>
        </w:numPr>
        <w:jc w:val="both"/>
      </w:pPr>
      <w:r>
        <w:t>CRIMINAL/CIVIL SANCTIONS</w:t>
      </w:r>
    </w:p>
    <w:p w:rsidR="00F33914" w:rsidRDefault="00F33914" w:rsidP="00F33914">
      <w:pPr>
        <w:pStyle w:val="ListParagraph"/>
        <w:ind w:left="360"/>
        <w:jc w:val="both"/>
      </w:pPr>
    </w:p>
    <w:p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returns or return information disclosed to such officer or employee can be used only for a purpose and to the extent authorized herein, and that further disclosure of any such returns or return information for a purpose or to an extent unauthorized herein constitutes a felony punishable upon conviction by a fine of as much as $5,000 or imprisonment for as long as five years, or both, together with the costs of prosecution. Such person shall also notify each such officer and employee that any such unauthorized future disclosure of returns or return information may also result in an award of civil damages against the officer or employee in an amount not less than $1,000 with respect to each instance of unauthorized disclosure. These penalties are prescribed by IRCs 7213 and 7431 and set forth at 26 CFR 301.6103(n)-1.</w:t>
      </w:r>
    </w:p>
    <w:p w:rsidR="00F33914" w:rsidRDefault="00F33914" w:rsidP="00F33914">
      <w:pPr>
        <w:jc w:val="both"/>
      </w:pPr>
    </w:p>
    <w:p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any return or return information made available in any format shall be used only for the purpose of carrying out the provisions of the Contract. Information contained in such material shall be treated as confidential and shall not be divulged or made known in any manner to any person except as may be necessary in the performance of this contract. Inspection by or disclosure to anyone without an official need-to-know constitutes a criminal misdemeanor punishable upon conviction by a fine of as much as $1,000.00 or imprisonment for as long as 1 year, or both, together with the costs of prosecution. Such person shall also notify each such officer and employee that any such unauthorized inspection or disclosure of returns or return information may also result in an award of civil damages against the officer or employee in an amount equal to the sum of the greater of $1,000.00 for each act of unauthorized inspection or disclosure with respect to which such defendant is found liable or the sum of the actual damages sustained by the plaintiff as a result of such unauthorized inspection or disclosure plus in the case of a willful inspection or disclosure which is the result of gross negligence, punitive damages, plus the costs of the action. The penalties are prescribed by IRCs 7213A and 7431.</w:t>
      </w:r>
    </w:p>
    <w:p w:rsidR="00F33914" w:rsidRDefault="00F33914" w:rsidP="00F33914">
      <w:pPr>
        <w:jc w:val="both"/>
      </w:pPr>
    </w:p>
    <w:p w:rsidR="00F33914" w:rsidRDefault="00F33914" w:rsidP="00F33914">
      <w:pPr>
        <w:pStyle w:val="ListParagraph"/>
        <w:numPr>
          <w:ilvl w:val="0"/>
          <w:numId w:val="2"/>
        </w:numPr>
        <w:jc w:val="both"/>
      </w:pPr>
      <w:r>
        <w:t>Additionally, it is incumbent upon the Contractor to inform its officers and employees of the penalties for improper disclosure imposed by the Privacy Act of 1974, 5 U.S.C. 552a. Specifically, 5 U.S.C. 552a(i)(1), which is made applicable to contractors by 5 U.S.C. 552a(m)(1), provides that any officer or employee of a contractor,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w:t>
      </w:r>
    </w:p>
    <w:p w:rsidR="00F33914" w:rsidRDefault="00F33914" w:rsidP="00F33914">
      <w:pPr>
        <w:jc w:val="both"/>
      </w:pPr>
    </w:p>
    <w:p w:rsidR="00F33914" w:rsidRPr="00905B7C" w:rsidRDefault="00D64D36" w:rsidP="00F33914">
      <w:pPr>
        <w:pStyle w:val="ListParagraph"/>
        <w:numPr>
          <w:ilvl w:val="0"/>
          <w:numId w:val="2"/>
        </w:numPr>
        <w:jc w:val="both"/>
      </w:pPr>
      <w:r>
        <w:t>Contractor will participate in safeguard awareness training, provided by OTR</w:t>
      </w:r>
      <w:r w:rsidR="00332308">
        <w:t>,</w:t>
      </w:r>
      <w:r w:rsidR="005E3FAD">
        <w:t xml:space="preserve"> prior to accessing and/or handling Federal Tax Information.  </w:t>
      </w:r>
      <w:r w:rsidR="00F33914">
        <w:t xml:space="preserve">Contractor hereby certifies that each individual understands the OCFO’s security policy and procedures for safeguarding IRS information. Contractor will maintain their authorization to access Federal Tax Information through annual recertification. The initial certification and recertification will be documented and placed in the OCFO’s files for review.  </w:t>
      </w:r>
      <w:r w:rsidR="00F33914" w:rsidRPr="00905B7C">
        <w:t>As part of the certification and at least annually afterwards, Contractors will be advised by the OCFO of the provisions of IRCs 7431, 7213, and 7213A.  The training provided by the OCFO before the initial certification and annually thereafter will also cover the incident response policy and procedure for reporting unauthorized disclosures and data breaches.  For both the initial certification and the annual certification, Contractor will sign, either with ink or electronic signature, a confidentiality statement certifying their understanding of the security requirements.</w:t>
      </w:r>
    </w:p>
    <w:p w:rsidR="00F33914" w:rsidRDefault="00F33914" w:rsidP="00F33914">
      <w:pPr>
        <w:pStyle w:val="ListParagraph"/>
        <w:jc w:val="both"/>
      </w:pPr>
    </w:p>
    <w:p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rsidR="008D44EB" w:rsidRDefault="008D44EB" w:rsidP="00F33914">
      <w:pPr>
        <w:keepNext/>
        <w:keepLines/>
      </w:pPr>
    </w:p>
    <w:p w:rsidR="005520E2" w:rsidRDefault="005520E2" w:rsidP="00F33914">
      <w:pPr>
        <w:keepNext/>
        <w:keepLines/>
      </w:pPr>
    </w:p>
    <w:p w:rsidR="005520E2" w:rsidRDefault="005520E2" w:rsidP="00F33914">
      <w:pPr>
        <w:keepNext/>
        <w:keepLines/>
      </w:pPr>
    </w:p>
    <w:p w:rsidR="005520E2" w:rsidRDefault="005520E2" w:rsidP="00F33914">
      <w:pPr>
        <w:keepNext/>
        <w:keepLines/>
      </w:pPr>
    </w:p>
    <w:p w:rsidR="00F33914" w:rsidRPr="00542A62" w:rsidRDefault="00F33914" w:rsidP="00F33914">
      <w:pPr>
        <w:keepNext/>
        <w:keepLines/>
      </w:pPr>
      <w:r w:rsidRPr="00542A62">
        <w:t xml:space="preserve">CONTRACTOR: </w:t>
      </w:r>
    </w:p>
    <w:p w:rsidR="00F33914" w:rsidRPr="00542A62" w:rsidRDefault="00F33914" w:rsidP="00F33914">
      <w:pPr>
        <w:keepNext/>
        <w:keepLines/>
      </w:pPr>
    </w:p>
    <w:p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rsidR="00F33914" w:rsidRPr="00542A62" w:rsidRDefault="00F33914" w:rsidP="00F33914">
      <w:pPr>
        <w:keepNext/>
        <w:keepLines/>
      </w:pPr>
    </w:p>
    <w:p w:rsidR="00F33914" w:rsidRPr="00542A62" w:rsidRDefault="00F33914" w:rsidP="00F33914">
      <w:pPr>
        <w:keepNext/>
        <w:keepLines/>
      </w:pPr>
      <w:r w:rsidRPr="00542A62">
        <w:t>Name:</w:t>
      </w:r>
      <w:r w:rsidR="00BE75F4">
        <w:t xml:space="preserve"> </w:t>
      </w:r>
      <w:r w:rsidRPr="00542A62">
        <w:t>_____________________________</w:t>
      </w:r>
    </w:p>
    <w:p w:rsidR="00F33914" w:rsidRPr="00542A62" w:rsidRDefault="00F33914" w:rsidP="00F33914">
      <w:pPr>
        <w:keepNext/>
        <w:keepLines/>
      </w:pPr>
    </w:p>
    <w:p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19A" w:rsidRDefault="0055719A">
      <w:r>
        <w:separator/>
      </w:r>
    </w:p>
  </w:endnote>
  <w:endnote w:type="continuationSeparator" w:id="0">
    <w:p w:rsidR="0055719A" w:rsidRDefault="0055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0E89" w:rsidRDefault="00E77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rsidR="000D0E89" w:rsidRDefault="00E77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19A" w:rsidRDefault="0055719A">
      <w:r>
        <w:separator/>
      </w:r>
    </w:p>
  </w:footnote>
  <w:footnote w:type="continuationSeparator" w:id="0">
    <w:p w:rsidR="0055719A" w:rsidRDefault="0055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E89" w:rsidRPr="00990B5A" w:rsidRDefault="00E77A58"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19A"/>
    <w:rsid w:val="00052154"/>
    <w:rsid w:val="00060C0B"/>
    <w:rsid w:val="00074D3A"/>
    <w:rsid w:val="000A1ABA"/>
    <w:rsid w:val="000A1C2B"/>
    <w:rsid w:val="001C5ECC"/>
    <w:rsid w:val="00237DEA"/>
    <w:rsid w:val="00280145"/>
    <w:rsid w:val="002C54DA"/>
    <w:rsid w:val="0032217B"/>
    <w:rsid w:val="00332308"/>
    <w:rsid w:val="003E1A99"/>
    <w:rsid w:val="004248AA"/>
    <w:rsid w:val="00453AF5"/>
    <w:rsid w:val="004A2184"/>
    <w:rsid w:val="004A44D9"/>
    <w:rsid w:val="005520E2"/>
    <w:rsid w:val="0055719A"/>
    <w:rsid w:val="005742E1"/>
    <w:rsid w:val="005C61B3"/>
    <w:rsid w:val="005E3FAD"/>
    <w:rsid w:val="006400D0"/>
    <w:rsid w:val="00656144"/>
    <w:rsid w:val="006830F7"/>
    <w:rsid w:val="006B04F6"/>
    <w:rsid w:val="00706307"/>
    <w:rsid w:val="00710AD9"/>
    <w:rsid w:val="00763B3D"/>
    <w:rsid w:val="00780206"/>
    <w:rsid w:val="00794FB8"/>
    <w:rsid w:val="0082136E"/>
    <w:rsid w:val="008404B4"/>
    <w:rsid w:val="008A4E15"/>
    <w:rsid w:val="008D44EB"/>
    <w:rsid w:val="00917217"/>
    <w:rsid w:val="00935340"/>
    <w:rsid w:val="00945CE2"/>
    <w:rsid w:val="009852AF"/>
    <w:rsid w:val="009B637D"/>
    <w:rsid w:val="009C412A"/>
    <w:rsid w:val="009F5D20"/>
    <w:rsid w:val="00A4027E"/>
    <w:rsid w:val="00A44D5A"/>
    <w:rsid w:val="00B021F1"/>
    <w:rsid w:val="00B25551"/>
    <w:rsid w:val="00BA48F1"/>
    <w:rsid w:val="00BC10F1"/>
    <w:rsid w:val="00BE75F4"/>
    <w:rsid w:val="00D451B8"/>
    <w:rsid w:val="00D64D36"/>
    <w:rsid w:val="00DD75CB"/>
    <w:rsid w:val="00E218D1"/>
    <w:rsid w:val="00E40DF8"/>
    <w:rsid w:val="00E45D5B"/>
    <w:rsid w:val="00E77A58"/>
    <w:rsid w:val="00E82211"/>
    <w:rsid w:val="00EC2279"/>
    <w:rsid w:val="00ED761B"/>
    <w:rsid w:val="00EE5293"/>
    <w:rsid w:val="00F02A47"/>
    <w:rsid w:val="00F06A48"/>
    <w:rsid w:val="00F33914"/>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87F2"/>
  <w15:docId w15:val="{4C15FAFA-9827-4CF0-AD47-B3CEC5E74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semiHidden/>
    <w:unhideWhenUsed/>
    <w:rsid w:val="009C412A"/>
    <w:rPr>
      <w:sz w:val="20"/>
      <w:szCs w:val="20"/>
    </w:rPr>
  </w:style>
  <w:style w:type="character" w:customStyle="1" w:styleId="CommentTextChar">
    <w:name w:val="Comment Text Char"/>
    <w:basedOn w:val="DefaultParagraphFont"/>
    <w:link w:val="CommentText"/>
    <w:uiPriority w:val="99"/>
    <w:semiHidden/>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2021\FY21%20Templates\2.%20Solicitation\FTI%20Confidentiality%20and%20NDA%209-13-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2F453-DC06-4FD3-91DA-BD8724A6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FTI Confidentiality and NDA 9-13-16</Template>
  <TotalTime>28</TotalTime>
  <Pages>5</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Samira Davis</dc:creator>
  <cp:lastModifiedBy>Samira Davis</cp:lastModifiedBy>
  <cp:revision>4</cp:revision>
  <cp:lastPrinted>2016-09-13T18:04:00Z</cp:lastPrinted>
  <dcterms:created xsi:type="dcterms:W3CDTF">2021-05-17T18:47:00Z</dcterms:created>
  <dcterms:modified xsi:type="dcterms:W3CDTF">2021-08-09T18:30:00Z</dcterms:modified>
</cp:coreProperties>
</file>